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585058A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8F34A1D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186F00F9" w14:textId="77777777" w:rsidR="008C46FE" w:rsidRPr="001C55D1" w:rsidRDefault="008C46FE" w:rsidP="00A052CE"/>
        </w:tc>
      </w:tr>
      <w:tr w:rsidR="008C46FE" w:rsidRPr="001C55D1" w14:paraId="3986F93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286B8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66FB37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C0339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A729277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2E3DC" w14:textId="77777777" w:rsidR="000447DA" w:rsidRPr="001C55D1" w:rsidRDefault="00F15FE6" w:rsidP="0079591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BC2998" w14:textId="55F9128D" w:rsidR="000447DA" w:rsidRPr="001C55D1" w:rsidRDefault="00F15FE6" w:rsidP="000B082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46355" w:rsidRPr="00746355">
              <w:rPr>
                <w:noProof/>
              </w:rPr>
              <w:t>08-100</w:t>
            </w:r>
            <w:r w:rsidR="006C4AE5">
              <w:rPr>
                <w:noProof/>
              </w:rPr>
              <w:t>3</w:t>
            </w:r>
            <w:r w:rsidR="00746355" w:rsidRPr="00746355">
              <w:rPr>
                <w:noProof/>
              </w:rPr>
              <w:t>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A94684F" w14:textId="77777777" w:rsidR="000447DA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47DA" w:rsidRPr="001C55D1" w14:paraId="4DBE365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9AB23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8D71144" w14:textId="77777777" w:rsidR="000447DA" w:rsidRPr="001C55D1" w:rsidRDefault="000447DA" w:rsidP="00A052CE"/>
        </w:tc>
      </w:tr>
      <w:tr w:rsidR="008C46FE" w:rsidRPr="001C55D1" w14:paraId="127E29C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7A33D" w14:textId="6D49CA14" w:rsidR="008C46FE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C4AE5" w:rsidRPr="006C4AE5">
              <w:t xml:space="preserve">Straßenausbau der Heinrich-Ruster-Straße &amp; Asphaltdeckensanierung der Willi-Graf-Straße in Euskirchen - Kuchenheim </w:t>
            </w:r>
            <w:r>
              <w:fldChar w:fldCharType="end"/>
            </w:r>
          </w:p>
        </w:tc>
      </w:tr>
      <w:tr w:rsidR="008C46FE" w:rsidRPr="001C55D1" w14:paraId="75CB1E4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4E613" w14:textId="77777777" w:rsidR="008C46FE" w:rsidRPr="001C55D1" w:rsidRDefault="008C46FE" w:rsidP="00A052CE"/>
        </w:tc>
      </w:tr>
      <w:tr w:rsidR="008C46FE" w:rsidRPr="001C55D1" w14:paraId="453991C8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54630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E726280" w14:textId="77777777" w:rsidR="008C46FE" w:rsidRPr="001C55D1" w:rsidRDefault="008C46FE" w:rsidP="00A052CE"/>
        </w:tc>
      </w:tr>
      <w:tr w:rsidR="008C46FE" w:rsidRPr="001C55D1" w14:paraId="5C0ED45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9A71DC" w14:textId="3F53B512" w:rsidR="008C46FE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C4AE5">
              <w:rPr>
                <w:noProof/>
              </w:rPr>
              <w:t>Tief- und Straßenbauarbeiten</w:t>
            </w:r>
            <w:r>
              <w:fldChar w:fldCharType="end"/>
            </w:r>
          </w:p>
        </w:tc>
      </w:tr>
    </w:tbl>
    <w:p w14:paraId="3FF5227D" w14:textId="77777777" w:rsidR="00567E7A" w:rsidRPr="00567E7A" w:rsidRDefault="00567E7A" w:rsidP="00567E7A"/>
    <w:p w14:paraId="3A38EC2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4C9613A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820"/>
        <w:gridCol w:w="993"/>
        <w:gridCol w:w="1531"/>
      </w:tblGrid>
      <w:tr w:rsidR="00567E7A" w:rsidRPr="00567E7A" w14:paraId="0CEDDBD0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3B09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BB0F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4FE3D3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58E3BC1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B39F2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6354E95B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66D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385677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DDEAD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0F86E19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89537E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08D8025E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92711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67AC9D4D" w14:textId="77777777" w:rsidR="007E55BA" w:rsidRPr="008C46FE" w:rsidRDefault="007E55BA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1B82EA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E7A3316" w14:textId="77777777" w:rsidR="007E55BA" w:rsidRPr="00567E7A" w:rsidRDefault="007E55BA" w:rsidP="00B156D8">
            <w:pPr>
              <w:jc w:val="left"/>
            </w:pPr>
            <w:r w:rsidRPr="00567E7A">
              <w:t>Sozialkosten</w:t>
            </w:r>
            <w:r>
              <w:t xml:space="preserve"> und</w:t>
            </w:r>
            <w:r w:rsidRPr="00567E7A">
              <w:t xml:space="preserve"> Soziallöhne</w:t>
            </w:r>
            <w:r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010691F0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419477A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602609CB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F9681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599DC235" w14:textId="77777777" w:rsidR="007E55BA" w:rsidRPr="008C46FE" w:rsidRDefault="007E55BA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3041F3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A5EC0D3" w14:textId="77777777" w:rsidR="007E55BA" w:rsidRPr="00567E7A" w:rsidRDefault="007E55BA" w:rsidP="00706C35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018254F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</w:tcPr>
          <w:p w14:paraId="795C2C8D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7E3F1253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292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0C0A0F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68EC4B7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C19153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53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794F9CCB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CCFBB03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F0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8B8BBF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0EEC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180F24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DC4B30" w14:textId="77777777" w:rsidR="00567E7A" w:rsidRPr="00567E7A" w:rsidRDefault="00F15FE6" w:rsidP="00706C3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503D5AC3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CDBC950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649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B81139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1D998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3C95C2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53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EE11B29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6DE99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E02062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679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E90A4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E3BB78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2E48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FF4F6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3A6BA0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6F454B8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D4C4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7631DA6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075407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3638C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42CB1DC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1B02C19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E98997D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F15FE6" w:rsidRPr="00567E7A" w14:paraId="3BB35223" w14:textId="77777777" w:rsidTr="0007594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EF193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B368086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</w:tcPr>
          <w:p w14:paraId="04ED72A5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</w:tcPr>
          <w:p w14:paraId="2453CEE1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286" w:type="dxa"/>
            <w:noWrap/>
          </w:tcPr>
          <w:p w14:paraId="3E344449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470" w:type="dxa"/>
            <w:noWrap/>
          </w:tcPr>
          <w:p w14:paraId="762C8759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286" w:type="dxa"/>
            <w:noWrap/>
          </w:tcPr>
          <w:p w14:paraId="25515194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</w:tr>
      <w:tr w:rsidR="00F15FE6" w:rsidRPr="00567E7A" w14:paraId="5B364B8F" w14:textId="77777777" w:rsidTr="0007594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2EB78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  <w:p w14:paraId="12F043DF" w14:textId="77777777" w:rsidR="00F15FE6" w:rsidRPr="00706C35" w:rsidRDefault="00F15FE6" w:rsidP="00706C35">
            <w:pPr>
              <w:jc w:val="left"/>
              <w:rPr>
                <w:b/>
              </w:rPr>
            </w:pPr>
          </w:p>
        </w:tc>
        <w:tc>
          <w:tcPr>
            <w:tcW w:w="2820" w:type="dxa"/>
            <w:noWrap/>
            <w:vAlign w:val="center"/>
          </w:tcPr>
          <w:p w14:paraId="26687D5B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noWrap/>
          </w:tcPr>
          <w:p w14:paraId="119DE082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noWrap/>
          </w:tcPr>
          <w:p w14:paraId="70BA8389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</w:tcPr>
          <w:p w14:paraId="3E551455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noWrap/>
          </w:tcPr>
          <w:p w14:paraId="60F9DA91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noWrap/>
          </w:tcPr>
          <w:p w14:paraId="6C42D6C6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</w:tr>
      <w:tr w:rsidR="00F15FE6" w:rsidRPr="00567E7A" w14:paraId="1DEA0D1C" w14:textId="77777777" w:rsidTr="0007594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DA0D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3911180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</w:tcPr>
          <w:p w14:paraId="5FD4756D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74A9B41B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2D6F6406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</w:tcPr>
          <w:p w14:paraId="255D0988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7D436797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</w:tr>
      <w:tr w:rsidR="00F15FE6" w:rsidRPr="00567E7A" w14:paraId="6167F743" w14:textId="77777777" w:rsidTr="0007594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5AB63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6F8CC1F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05FAFCA0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08BA4764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6D5182D2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6B1494AB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</w:tcPr>
          <w:p w14:paraId="0F9850FF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85C11E" w14:textId="77777777" w:rsidR="009713AD" w:rsidRDefault="009713AD" w:rsidP="00567E7A"/>
    <w:p w14:paraId="624E9ECC" w14:textId="77777777" w:rsidR="009713AD" w:rsidRDefault="009713AD" w:rsidP="00567E7A">
      <w:pPr>
        <w:sectPr w:rsidR="009713AD" w:rsidSect="00D53B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pgNumType w:start="1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21A4972" w14:textId="77777777" w:rsidTr="007E55BA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EDE8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0A1C133A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2BE0A00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08F26" w14:textId="77777777" w:rsidR="00567E7A" w:rsidRPr="00567E7A" w:rsidRDefault="00567E7A" w:rsidP="00754C19"/>
        </w:tc>
        <w:tc>
          <w:tcPr>
            <w:tcW w:w="4383" w:type="dxa"/>
            <w:shd w:val="clear" w:color="auto" w:fill="auto"/>
            <w:noWrap/>
            <w:vAlign w:val="center"/>
          </w:tcPr>
          <w:p w14:paraId="6000A501" w14:textId="77777777" w:rsidR="00567E7A" w:rsidRPr="00567E7A" w:rsidRDefault="00567E7A" w:rsidP="00754C19"/>
        </w:tc>
        <w:tc>
          <w:tcPr>
            <w:tcW w:w="2021" w:type="dxa"/>
            <w:shd w:val="clear" w:color="auto" w:fill="auto"/>
            <w:noWrap/>
            <w:vAlign w:val="center"/>
          </w:tcPr>
          <w:p w14:paraId="13C70F7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56A9755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3E066E88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17CB238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71F0739" w14:textId="77777777" w:rsidR="00567E7A" w:rsidRPr="008C46FE" w:rsidRDefault="00567E7A" w:rsidP="00706C35">
            <w:pPr>
              <w:jc w:val="center"/>
            </w:pPr>
          </w:p>
          <w:p w14:paraId="2C65085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FE14BA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06DE79B" w14:textId="77777777" w:rsidR="00567E7A" w:rsidRPr="008C46FE" w:rsidRDefault="00567E7A" w:rsidP="00706C35">
            <w:pPr>
              <w:jc w:val="center"/>
            </w:pPr>
          </w:p>
          <w:p w14:paraId="535AFC73" w14:textId="77777777" w:rsidR="00567E7A" w:rsidRPr="008C46FE" w:rsidRDefault="00567E7A" w:rsidP="00706C35">
            <w:pPr>
              <w:jc w:val="center"/>
            </w:pPr>
          </w:p>
          <w:p w14:paraId="6493AB21" w14:textId="77777777" w:rsidR="00567E7A" w:rsidRPr="008C46FE" w:rsidRDefault="00567E7A" w:rsidP="00706C35">
            <w:pPr>
              <w:jc w:val="center"/>
            </w:pPr>
          </w:p>
          <w:p w14:paraId="10190BA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B2FA9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689D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3F6CAA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6D7CD6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7E55BA">
              <w:tab/>
            </w:r>
            <w:r w:rsidR="00567E7A"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5FEF844A" w14:textId="77777777" w:rsidR="00567E7A" w:rsidRPr="00567E7A" w:rsidRDefault="00567E7A" w:rsidP="00754C19"/>
        </w:tc>
      </w:tr>
      <w:tr w:rsidR="00567E7A" w:rsidRPr="00706C35" w14:paraId="2CEF98C7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44B91E" w14:textId="77777777" w:rsidR="00567E7A" w:rsidRPr="00754C19" w:rsidRDefault="00567E7A" w:rsidP="00706C35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27E7F35" w14:textId="77777777" w:rsidR="00567E7A" w:rsidRPr="00567E7A" w:rsidRDefault="00F330D2" w:rsidP="00F330D2">
            <w:pPr>
              <w:tabs>
                <w:tab w:val="left" w:pos="230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1A3A8B">
              <w:tab/>
            </w:r>
            <w:r w:rsidR="00567E7A" w:rsidRPr="00567E7A">
              <w:t>x</w:t>
            </w:r>
            <w:r w:rsidR="007E55BA"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9E2CD6D" w14:textId="77777777" w:rsidR="00567E7A" w:rsidRPr="00567E7A" w:rsidRDefault="00F330D2" w:rsidP="007E55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5EC761AA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C4DD63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616E09A9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5758B69" w14:textId="77777777" w:rsidR="006D522B" w:rsidRPr="00567E7A" w:rsidRDefault="006D522B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</w:tcPr>
          <w:p w14:paraId="19720E05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4790853F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0E549AE8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7251C49F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FA971E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5842401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966067D" w14:textId="77777777" w:rsidR="006D522B" w:rsidRPr="00567E7A" w:rsidRDefault="006D522B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</w:tcPr>
          <w:p w14:paraId="3A13D83B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265B1BB6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042EB83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35EA269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F10544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4A63E522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755A249C" w14:textId="77777777" w:rsidR="006D522B" w:rsidRPr="00567E7A" w:rsidRDefault="006D522B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</w:tcPr>
          <w:p w14:paraId="1E3B7E05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6B5E3757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87E0748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7E940E0C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7CCCA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5BD86255" w14:textId="77777777" w:rsidR="006D522B" w:rsidRPr="008C46FE" w:rsidRDefault="006D522B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1"/>
            </w:r>
          </w:p>
        </w:tc>
        <w:tc>
          <w:tcPr>
            <w:tcW w:w="2021" w:type="dxa"/>
            <w:shd w:val="clear" w:color="auto" w:fill="auto"/>
            <w:noWrap/>
          </w:tcPr>
          <w:p w14:paraId="174147F3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3E71EC6D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</w:tcPr>
          <w:p w14:paraId="3387DF73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706C35" w14:paraId="6381D9F7" w14:textId="77777777" w:rsidTr="007E55BA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BE94F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562346C" w14:textId="77777777" w:rsidR="00567E7A" w:rsidRPr="00567E7A" w:rsidRDefault="00F330D2" w:rsidP="00754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793C48E" w14:textId="77777777" w:rsidR="00567E7A" w:rsidRPr="008C46FE" w:rsidRDefault="00567E7A" w:rsidP="00567E7A"/>
    <w:p w14:paraId="4AE83DAC" w14:textId="77777777" w:rsidR="00567E7A" w:rsidRDefault="00567E7A" w:rsidP="00567E7A">
      <w:r w:rsidRPr="00567E7A">
        <w:t>eventuelle Erläuterungen des Bieters:</w:t>
      </w:r>
    </w:p>
    <w:p w14:paraId="4A92D14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7E55BA" w:rsidRPr="00567E7A" w14:paraId="3ECBBE74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7D72F91D" w14:textId="77777777" w:rsidR="007E55BA" w:rsidRDefault="007E55BA"/>
        </w:tc>
      </w:tr>
      <w:tr w:rsidR="007E55BA" w:rsidRPr="00567E7A" w14:paraId="6DBF0200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052168D2" w14:textId="77777777" w:rsidR="007E55BA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06383CFF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53BC9F4D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332D05D3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3688A4F4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37C2B3BC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614539AE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20E60048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4375FFE0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11D46166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32A57DB5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45618FF8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1BA934F6" w14:textId="77777777" w:rsidR="007E55BA" w:rsidRDefault="00814CA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17567EE4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4ADCE553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2158269F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6C4EAD38" w14:textId="77777777" w:rsidR="007E55BA" w:rsidRDefault="00BD2C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0D9892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DCE5D2E" w14:textId="77777777" w:rsidR="00567E7A" w:rsidRPr="00567E7A" w:rsidRDefault="00A568DA" w:rsidP="00567E7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8ACC34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6E5B2E" w14:textId="77777777" w:rsidR="00567E7A" w:rsidRPr="00567E7A" w:rsidRDefault="006D522B" w:rsidP="00567E7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6CCA91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6749" w14:textId="77777777" w:rsidR="009E215E" w:rsidRDefault="009E215E">
      <w:r>
        <w:separator/>
      </w:r>
    </w:p>
    <w:p w14:paraId="29A11358" w14:textId="77777777" w:rsidR="009E215E" w:rsidRDefault="009E215E"/>
    <w:p w14:paraId="236FD6CF" w14:textId="77777777" w:rsidR="009E215E" w:rsidRDefault="009E215E"/>
  </w:endnote>
  <w:endnote w:type="continuationSeparator" w:id="0">
    <w:p w14:paraId="0980EA58" w14:textId="77777777" w:rsidR="009E215E" w:rsidRDefault="009E215E">
      <w:r>
        <w:continuationSeparator/>
      </w:r>
    </w:p>
    <w:p w14:paraId="31AAF149" w14:textId="77777777" w:rsidR="009E215E" w:rsidRDefault="009E215E"/>
    <w:p w14:paraId="05F743A8" w14:textId="77777777" w:rsidR="009E215E" w:rsidRDefault="009E2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A2DD" w14:textId="77777777" w:rsidR="00BB0168" w:rsidRDefault="00BB01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E3D42C8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AED3028" w14:textId="1931AE10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585D5C13" w14:textId="04A63E14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10A2342D" w14:textId="6576CA09" w:rsidR="00BC2C5F" w:rsidRPr="00D6072E" w:rsidRDefault="00BC2C5F" w:rsidP="00625E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9B84BB5" w14:textId="341A0677" w:rsidR="00BC2C5F" w:rsidRPr="005717E7" w:rsidRDefault="00BC2C5F" w:rsidP="005717E7">
          <w:pPr>
            <w:jc w:val="right"/>
            <w:rPr>
              <w:rFonts w:cs="Arial"/>
              <w:b/>
              <w:sz w:val="16"/>
              <w:szCs w:val="16"/>
            </w:rPr>
          </w:pPr>
        </w:p>
      </w:tc>
    </w:tr>
  </w:tbl>
  <w:p w14:paraId="3F37DF4D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9BDE" w14:textId="77777777" w:rsidR="00BB0168" w:rsidRDefault="00BB01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F9C1" w14:textId="77777777" w:rsidR="009E215E" w:rsidRDefault="009E215E">
      <w:r>
        <w:separator/>
      </w:r>
    </w:p>
  </w:footnote>
  <w:footnote w:type="continuationSeparator" w:id="0">
    <w:p w14:paraId="52B3EC8D" w14:textId="77777777" w:rsidR="009E215E" w:rsidRDefault="009E215E">
      <w:r>
        <w:continuationSeparator/>
      </w:r>
    </w:p>
    <w:p w14:paraId="5B86CBE4" w14:textId="77777777" w:rsidR="009E215E" w:rsidRDefault="009E215E"/>
    <w:p w14:paraId="5D48CE88" w14:textId="77777777" w:rsidR="009E215E" w:rsidRDefault="009E215E"/>
  </w:footnote>
  <w:footnote w:id="1">
    <w:p w14:paraId="2508D2D6" w14:textId="77777777" w:rsidR="006D522B" w:rsidRPr="001A3A8B" w:rsidRDefault="006D522B" w:rsidP="006D522B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46DD" w14:textId="77777777" w:rsidR="00BC2C5F" w:rsidRDefault="00BC2C5F"/>
  <w:p w14:paraId="1DAF6B39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7C90" w14:textId="43C55AC1" w:rsidR="00BC2C5F" w:rsidRDefault="00BB0168" w:rsidP="00046C8E">
    <w:pPr>
      <w:pStyle w:val="Kopfzeile"/>
    </w:pPr>
    <w:r>
      <w:rPr>
        <w:noProof/>
      </w:rPr>
      <w:drawing>
        <wp:inline distT="0" distB="0" distL="0" distR="0" wp14:anchorId="16AAFADD" wp14:editId="4167BCDE">
          <wp:extent cx="810895" cy="384175"/>
          <wp:effectExtent l="0" t="0" r="8255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088816" w14:textId="48E3405B" w:rsidR="00BC2C5F" w:rsidRPr="00AB4B05" w:rsidRDefault="00BC2C5F" w:rsidP="00BB0168">
    <w:pPr>
      <w:pStyle w:val="UnterKopfzeile"/>
      <w:jc w:val="both"/>
    </w:pPr>
    <w:r>
      <w:t>Preisermittlung bei Zuschlagskalkulation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381C" w14:textId="77777777" w:rsidR="00BB0168" w:rsidRDefault="00BB01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9174377">
    <w:abstractNumId w:val="11"/>
  </w:num>
  <w:num w:numId="2" w16cid:durableId="1124420805">
    <w:abstractNumId w:val="15"/>
  </w:num>
  <w:num w:numId="3" w16cid:durableId="836268257">
    <w:abstractNumId w:val="17"/>
  </w:num>
  <w:num w:numId="4" w16cid:durableId="553005877">
    <w:abstractNumId w:val="26"/>
  </w:num>
  <w:num w:numId="5" w16cid:durableId="852300265">
    <w:abstractNumId w:val="19"/>
  </w:num>
  <w:num w:numId="6" w16cid:durableId="2057705390">
    <w:abstractNumId w:val="13"/>
  </w:num>
  <w:num w:numId="7" w16cid:durableId="200943114">
    <w:abstractNumId w:val="22"/>
  </w:num>
  <w:num w:numId="8" w16cid:durableId="1854373453">
    <w:abstractNumId w:val="18"/>
  </w:num>
  <w:num w:numId="9" w16cid:durableId="1289094128">
    <w:abstractNumId w:val="25"/>
  </w:num>
  <w:num w:numId="10" w16cid:durableId="1647540517">
    <w:abstractNumId w:val="14"/>
  </w:num>
  <w:num w:numId="11" w16cid:durableId="1178928382">
    <w:abstractNumId w:val="21"/>
  </w:num>
  <w:num w:numId="12" w16cid:durableId="847410030">
    <w:abstractNumId w:val="21"/>
  </w:num>
  <w:num w:numId="13" w16cid:durableId="1139685855">
    <w:abstractNumId w:val="21"/>
  </w:num>
  <w:num w:numId="14" w16cid:durableId="1381050588">
    <w:abstractNumId w:val="21"/>
  </w:num>
  <w:num w:numId="15" w16cid:durableId="1295327157">
    <w:abstractNumId w:val="21"/>
  </w:num>
  <w:num w:numId="16" w16cid:durableId="1674457264">
    <w:abstractNumId w:val="12"/>
  </w:num>
  <w:num w:numId="17" w16cid:durableId="1150708776">
    <w:abstractNumId w:val="12"/>
  </w:num>
  <w:num w:numId="18" w16cid:durableId="1557471246">
    <w:abstractNumId w:val="24"/>
  </w:num>
  <w:num w:numId="19" w16cid:durableId="1819302150">
    <w:abstractNumId w:val="23"/>
  </w:num>
  <w:num w:numId="20" w16cid:durableId="1658191894">
    <w:abstractNumId w:val="20"/>
  </w:num>
  <w:num w:numId="21" w16cid:durableId="173615307">
    <w:abstractNumId w:val="16"/>
  </w:num>
  <w:num w:numId="22" w16cid:durableId="1838420542">
    <w:abstractNumId w:val="10"/>
  </w:num>
  <w:num w:numId="23" w16cid:durableId="974992517">
    <w:abstractNumId w:val="9"/>
  </w:num>
  <w:num w:numId="24" w16cid:durableId="1640181516">
    <w:abstractNumId w:val="7"/>
  </w:num>
  <w:num w:numId="25" w16cid:durableId="1334531325">
    <w:abstractNumId w:val="6"/>
  </w:num>
  <w:num w:numId="26" w16cid:durableId="997733624">
    <w:abstractNumId w:val="5"/>
  </w:num>
  <w:num w:numId="27" w16cid:durableId="764963043">
    <w:abstractNumId w:val="4"/>
  </w:num>
  <w:num w:numId="28" w16cid:durableId="302929721">
    <w:abstractNumId w:val="8"/>
  </w:num>
  <w:num w:numId="29" w16cid:durableId="1333608715">
    <w:abstractNumId w:val="3"/>
  </w:num>
  <w:num w:numId="30" w16cid:durableId="993140598">
    <w:abstractNumId w:val="2"/>
  </w:num>
  <w:num w:numId="31" w16cid:durableId="197277558">
    <w:abstractNumId w:val="1"/>
  </w:num>
  <w:num w:numId="32" w16cid:durableId="137399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rkjdqUTZQkiQXDagsLgrfabqURDO9tsmaBVR2Hfy6Ya6ODk/pzTY6wiIBGnchRbkPaUsnnUX3rkiJ7VFP0O2g==" w:salt="98hAoLbEViN0lUlLZyDU0w==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5254B"/>
    <w:rsid w:val="00063C32"/>
    <w:rsid w:val="0006675C"/>
    <w:rsid w:val="00081305"/>
    <w:rsid w:val="000848E7"/>
    <w:rsid w:val="000A42AA"/>
    <w:rsid w:val="000B0821"/>
    <w:rsid w:val="000E370C"/>
    <w:rsid w:val="000E4FAF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17BD"/>
    <w:rsid w:val="001C3E5C"/>
    <w:rsid w:val="001C509D"/>
    <w:rsid w:val="001E0C92"/>
    <w:rsid w:val="001E4FDB"/>
    <w:rsid w:val="001F47CC"/>
    <w:rsid w:val="002001C9"/>
    <w:rsid w:val="002378AC"/>
    <w:rsid w:val="00246C9A"/>
    <w:rsid w:val="002517FD"/>
    <w:rsid w:val="00263542"/>
    <w:rsid w:val="002748DF"/>
    <w:rsid w:val="002B1B42"/>
    <w:rsid w:val="002C0F7B"/>
    <w:rsid w:val="002C1791"/>
    <w:rsid w:val="002C403D"/>
    <w:rsid w:val="002E4302"/>
    <w:rsid w:val="002F2F6A"/>
    <w:rsid w:val="002F4952"/>
    <w:rsid w:val="00327698"/>
    <w:rsid w:val="003552CC"/>
    <w:rsid w:val="00355C7F"/>
    <w:rsid w:val="00374BDE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7E7A"/>
    <w:rsid w:val="005717E7"/>
    <w:rsid w:val="00573601"/>
    <w:rsid w:val="00574488"/>
    <w:rsid w:val="00576C66"/>
    <w:rsid w:val="005A4489"/>
    <w:rsid w:val="005B2D99"/>
    <w:rsid w:val="005C301C"/>
    <w:rsid w:val="005C41DA"/>
    <w:rsid w:val="005C76BC"/>
    <w:rsid w:val="005E148A"/>
    <w:rsid w:val="005F32A5"/>
    <w:rsid w:val="005F41CD"/>
    <w:rsid w:val="005F5416"/>
    <w:rsid w:val="00605DD3"/>
    <w:rsid w:val="00606550"/>
    <w:rsid w:val="00607EE7"/>
    <w:rsid w:val="00614636"/>
    <w:rsid w:val="00625E2F"/>
    <w:rsid w:val="00627B79"/>
    <w:rsid w:val="00640260"/>
    <w:rsid w:val="00643351"/>
    <w:rsid w:val="0066119D"/>
    <w:rsid w:val="00667DCD"/>
    <w:rsid w:val="006A5AED"/>
    <w:rsid w:val="006A66F3"/>
    <w:rsid w:val="006B5C0A"/>
    <w:rsid w:val="006B7CF1"/>
    <w:rsid w:val="006C4AE5"/>
    <w:rsid w:val="006D522B"/>
    <w:rsid w:val="006D70A3"/>
    <w:rsid w:val="00706C35"/>
    <w:rsid w:val="00724CA7"/>
    <w:rsid w:val="00734EDE"/>
    <w:rsid w:val="00744C64"/>
    <w:rsid w:val="00746355"/>
    <w:rsid w:val="00754C19"/>
    <w:rsid w:val="007572D1"/>
    <w:rsid w:val="007633C2"/>
    <w:rsid w:val="0078194F"/>
    <w:rsid w:val="00782E76"/>
    <w:rsid w:val="0078695C"/>
    <w:rsid w:val="0079591C"/>
    <w:rsid w:val="007A09E8"/>
    <w:rsid w:val="007D4EDC"/>
    <w:rsid w:val="007E55BA"/>
    <w:rsid w:val="007E61DB"/>
    <w:rsid w:val="00814CAD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62412"/>
    <w:rsid w:val="009713AD"/>
    <w:rsid w:val="0097166A"/>
    <w:rsid w:val="009769C9"/>
    <w:rsid w:val="009A3215"/>
    <w:rsid w:val="009A33B4"/>
    <w:rsid w:val="009C14BE"/>
    <w:rsid w:val="009C4CB6"/>
    <w:rsid w:val="009E215E"/>
    <w:rsid w:val="00A00872"/>
    <w:rsid w:val="00A052CE"/>
    <w:rsid w:val="00A06063"/>
    <w:rsid w:val="00A5084B"/>
    <w:rsid w:val="00A52EB1"/>
    <w:rsid w:val="00A568DA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0101"/>
    <w:rsid w:val="00B14EF0"/>
    <w:rsid w:val="00B156D8"/>
    <w:rsid w:val="00B23C01"/>
    <w:rsid w:val="00B27156"/>
    <w:rsid w:val="00B40909"/>
    <w:rsid w:val="00B434E5"/>
    <w:rsid w:val="00B61D2B"/>
    <w:rsid w:val="00B73474"/>
    <w:rsid w:val="00B96ADB"/>
    <w:rsid w:val="00BA5E42"/>
    <w:rsid w:val="00BB0168"/>
    <w:rsid w:val="00BB224A"/>
    <w:rsid w:val="00BC2C5F"/>
    <w:rsid w:val="00BD2C71"/>
    <w:rsid w:val="00BE2383"/>
    <w:rsid w:val="00C0672C"/>
    <w:rsid w:val="00C101BF"/>
    <w:rsid w:val="00C246AC"/>
    <w:rsid w:val="00C26124"/>
    <w:rsid w:val="00C2678D"/>
    <w:rsid w:val="00C30192"/>
    <w:rsid w:val="00C764C5"/>
    <w:rsid w:val="00C76A63"/>
    <w:rsid w:val="00C96E57"/>
    <w:rsid w:val="00CA2B79"/>
    <w:rsid w:val="00CD54C7"/>
    <w:rsid w:val="00CF64C4"/>
    <w:rsid w:val="00D05C74"/>
    <w:rsid w:val="00D11DF8"/>
    <w:rsid w:val="00D249BB"/>
    <w:rsid w:val="00D53B60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DE7848"/>
    <w:rsid w:val="00E02FAA"/>
    <w:rsid w:val="00E1197E"/>
    <w:rsid w:val="00E2278B"/>
    <w:rsid w:val="00E234DC"/>
    <w:rsid w:val="00E322E9"/>
    <w:rsid w:val="00E47BF6"/>
    <w:rsid w:val="00E55B34"/>
    <w:rsid w:val="00E578EB"/>
    <w:rsid w:val="00E6087B"/>
    <w:rsid w:val="00E7514C"/>
    <w:rsid w:val="00E85EBB"/>
    <w:rsid w:val="00EA10EB"/>
    <w:rsid w:val="00EC50BB"/>
    <w:rsid w:val="00EC7AED"/>
    <w:rsid w:val="00EF7B6F"/>
    <w:rsid w:val="00F133C2"/>
    <w:rsid w:val="00F15FE6"/>
    <w:rsid w:val="00F21669"/>
    <w:rsid w:val="00F32C49"/>
    <w:rsid w:val="00F330D2"/>
    <w:rsid w:val="00F363DC"/>
    <w:rsid w:val="00F65BE6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54F9B4A"/>
  <w15:docId w15:val="{423E5259-A96E-41C0-B0D3-2B46A6EA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creator>Dorothea Fenner</dc:creator>
  <cp:lastModifiedBy>Heintges, A.</cp:lastModifiedBy>
  <cp:revision>6</cp:revision>
  <cp:lastPrinted>2010-03-03T17:04:00Z</cp:lastPrinted>
  <dcterms:created xsi:type="dcterms:W3CDTF">2026-04-09T09:22:00Z</dcterms:created>
  <dcterms:modified xsi:type="dcterms:W3CDTF">2026-05-22T10:16:00Z</dcterms:modified>
</cp:coreProperties>
</file>